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E934F3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31417" w:rsidRPr="00B31417">
        <w:rPr>
          <w:b/>
          <w:noProof/>
          <w:sz w:val="24"/>
        </w:rPr>
        <w:t>C4-243317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B3141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C9853" w:rsidR="001E41F3" w:rsidRPr="00B31417" w:rsidRDefault="00B3141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31417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AC58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99016" w:rsidR="001E41F3" w:rsidRPr="00410371" w:rsidRDefault="00AC58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13E">
              <w:rPr>
                <w:b/>
                <w:noProof/>
                <w:sz w:val="28"/>
              </w:rPr>
              <w:t>1</w:t>
            </w:r>
            <w:r w:rsidR="006A44B2">
              <w:rPr>
                <w:b/>
                <w:noProof/>
                <w:sz w:val="28"/>
              </w:rPr>
              <w:t>7</w:t>
            </w:r>
            <w:r w:rsidR="00A772C0">
              <w:rPr>
                <w:b/>
                <w:noProof/>
                <w:sz w:val="28"/>
              </w:rPr>
              <w:t>.</w:t>
            </w:r>
            <w:r w:rsidR="00E02634">
              <w:rPr>
                <w:b/>
                <w:noProof/>
                <w:sz w:val="28"/>
              </w:rPr>
              <w:t>0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AC58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77D71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  <w:r w:rsidR="00423386">
              <w:rPr>
                <w:lang w:val="en-US" w:eastAsia="ja-JP"/>
              </w:rPr>
              <w:t>,</w:t>
            </w:r>
            <w:r w:rsidR="00423386">
              <w:t xml:space="preserve"> </w:t>
            </w:r>
            <w:r w:rsidR="00423386" w:rsidRPr="00423386">
              <w:rPr>
                <w:lang w:val="en-US" w:eastAsia="ja-JP"/>
              </w:rPr>
              <w:t>TEI</w:t>
            </w:r>
            <w:r>
              <w:rPr>
                <w:lang w:val="en-US" w:eastAsia="ja-JP"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AC58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98A31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6A44B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77777777" w:rsidR="00271096" w:rsidRPr="0014690B" w:rsidRDefault="00271096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4ED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2AB717" w14:textId="77777777" w:rsidR="006A44B2" w:rsidRPr="00013299" w:rsidRDefault="006A44B2" w:rsidP="006A44B2">
      <w:pPr>
        <w:pStyle w:val="1"/>
      </w:pPr>
      <w:bookmarkStart w:id="2" w:name="_Toc98152899"/>
      <w:r w:rsidRPr="00013299">
        <w:t>2</w:t>
      </w:r>
      <w:r w:rsidRPr="00013299">
        <w:tab/>
        <w:t>References</w:t>
      </w:r>
      <w:bookmarkEnd w:id="2"/>
    </w:p>
    <w:p w14:paraId="12BEBECE" w14:textId="77777777" w:rsidR="006A44B2" w:rsidRPr="00013299" w:rsidRDefault="006A44B2" w:rsidP="006A44B2">
      <w:r w:rsidRPr="00013299">
        <w:t>The following documents contain provisions which, through reference in this text, constitute provisions of the present document.</w:t>
      </w:r>
    </w:p>
    <w:p w14:paraId="3AAAA952" w14:textId="77777777" w:rsidR="006A44B2" w:rsidRPr="00013299" w:rsidRDefault="006A44B2" w:rsidP="006A44B2">
      <w:pPr>
        <w:pStyle w:val="B1"/>
      </w:pPr>
      <w:r w:rsidRPr="00013299">
        <w:t>-</w:t>
      </w:r>
      <w:r w:rsidRPr="00013299">
        <w:tab/>
        <w:t>References are either specific (identified by date of publication, edition number, version number, etc.) or non</w:t>
      </w:r>
      <w:r w:rsidRPr="00013299">
        <w:noBreakHyphen/>
        <w:t>specific.</w:t>
      </w:r>
    </w:p>
    <w:p w14:paraId="402E8961" w14:textId="77777777" w:rsidR="006A44B2" w:rsidRPr="00013299" w:rsidRDefault="006A44B2" w:rsidP="006A44B2">
      <w:pPr>
        <w:pStyle w:val="B1"/>
      </w:pPr>
      <w:r w:rsidRPr="00013299">
        <w:t>-</w:t>
      </w:r>
      <w:r w:rsidRPr="00013299">
        <w:tab/>
        <w:t>For a specific reference, subsequent revisions do not apply.</w:t>
      </w:r>
    </w:p>
    <w:p w14:paraId="545918DE" w14:textId="77777777" w:rsidR="006A44B2" w:rsidRPr="00013299" w:rsidRDefault="006A44B2" w:rsidP="006A44B2">
      <w:pPr>
        <w:pStyle w:val="B1"/>
      </w:pPr>
      <w:r w:rsidRPr="00013299">
        <w:t>-</w:t>
      </w:r>
      <w:r w:rsidRPr="00013299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013299">
        <w:rPr>
          <w:i/>
          <w:iCs/>
        </w:rPr>
        <w:t>in the same Release as the present document</w:t>
      </w:r>
      <w:r w:rsidRPr="00013299">
        <w:t>.</w:t>
      </w:r>
    </w:p>
    <w:p w14:paraId="791BD330" w14:textId="77777777" w:rsidR="006A44B2" w:rsidRPr="00013299" w:rsidRDefault="006A44B2" w:rsidP="006A44B2">
      <w:pPr>
        <w:pStyle w:val="EX"/>
      </w:pPr>
      <w:r w:rsidRPr="00013299">
        <w:t>[1]</w:t>
      </w:r>
      <w:r w:rsidRPr="00013299">
        <w:tab/>
        <w:t>3GPP TR 21.905: "Vocabulary for 3GPP Specifications".</w:t>
      </w:r>
    </w:p>
    <w:p w14:paraId="3B81D0C6" w14:textId="77777777" w:rsidR="006A44B2" w:rsidRPr="00013299" w:rsidRDefault="006A44B2" w:rsidP="006A44B2">
      <w:pPr>
        <w:pStyle w:val="EX"/>
      </w:pPr>
      <w:bookmarkStart w:id="3" w:name="ref23153"/>
      <w:r w:rsidRPr="00013299">
        <w:t>[</w:t>
      </w:r>
      <w:r w:rsidRPr="00013299">
        <w:rPr>
          <w:noProof/>
        </w:rPr>
        <w:t>2</w:t>
      </w:r>
      <w:r w:rsidRPr="00013299">
        <w:t>]</w:t>
      </w:r>
      <w:bookmarkEnd w:id="3"/>
      <w:r w:rsidRPr="00013299">
        <w:tab/>
        <w:t>3GPP TS 23.228: "IP Multimedia Subsystem (IMS);</w:t>
      </w:r>
      <w:r w:rsidRPr="00013299">
        <w:rPr>
          <w:rFonts w:hint="eastAsia"/>
        </w:rPr>
        <w:t xml:space="preserve"> </w:t>
      </w:r>
      <w:r w:rsidRPr="00013299">
        <w:t>Stage 2".</w:t>
      </w:r>
    </w:p>
    <w:p w14:paraId="7E330AFA" w14:textId="77777777" w:rsidR="006A44B2" w:rsidRPr="00013299" w:rsidRDefault="006A44B2" w:rsidP="006A44B2">
      <w:pPr>
        <w:pStyle w:val="EX"/>
      </w:pPr>
      <w:bookmarkStart w:id="4" w:name="refH248"/>
      <w:r w:rsidRPr="00013299">
        <w:t>[</w:t>
      </w:r>
      <w:r w:rsidRPr="00013299">
        <w:rPr>
          <w:noProof/>
        </w:rPr>
        <w:t>3</w:t>
      </w:r>
      <w:r w:rsidRPr="00013299">
        <w:t>]</w:t>
      </w:r>
      <w:bookmarkEnd w:id="4"/>
      <w:r w:rsidRPr="00013299">
        <w:tab/>
        <w:t>ITU-T Recommendation H.248.1 (</w:t>
      </w:r>
      <w:r w:rsidRPr="00013299">
        <w:rPr>
          <w:rFonts w:hint="eastAsia"/>
          <w:lang w:eastAsia="zh-CN"/>
        </w:rPr>
        <w:t>20</w:t>
      </w:r>
      <w:r w:rsidRPr="00013299">
        <w:t>02): "Gateway Control Protocol: Version 2" including the Corrigendum 1 for Version 2 (03/04).</w:t>
      </w:r>
    </w:p>
    <w:p w14:paraId="07390ADD" w14:textId="77777777" w:rsidR="006A44B2" w:rsidRPr="00013299" w:rsidRDefault="006A44B2" w:rsidP="006A44B2">
      <w:pPr>
        <w:pStyle w:val="EX"/>
      </w:pPr>
      <w:r w:rsidRPr="00013299">
        <w:t>[4]</w:t>
      </w:r>
      <w:r w:rsidRPr="00013299"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32628572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5</w:t>
      </w:r>
      <w:r w:rsidRPr="00013299">
        <w:t>]</w:t>
      </w:r>
      <w:r w:rsidRPr="00013299">
        <w:tab/>
        <w:t>ITU-T Recommendation H.248.57 (06</w:t>
      </w:r>
      <w:r w:rsidRPr="00013299" w:rsidDel="00C70963">
        <w:t>/</w:t>
      </w:r>
      <w:r w:rsidRPr="00013299">
        <w:t>2008): "Gateway control protocol: RTP Control Protocol Package".</w:t>
      </w:r>
    </w:p>
    <w:p w14:paraId="08A632FF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6</w:t>
      </w:r>
      <w:r w:rsidRPr="00013299">
        <w:t>]</w:t>
      </w:r>
      <w:r w:rsidRPr="00013299">
        <w:tab/>
        <w:t>ITU-T Recommendation H.248.43 (06/2008): "Gateway control protocol: Gate Management and Gate Control packages".</w:t>
      </w:r>
    </w:p>
    <w:p w14:paraId="6AFF062C" w14:textId="77777777" w:rsidR="006A44B2" w:rsidRPr="00013299" w:rsidRDefault="006A44B2" w:rsidP="006A44B2">
      <w:pPr>
        <w:pStyle w:val="EX"/>
      </w:pPr>
      <w:r w:rsidRPr="00013299">
        <w:t>[7]</w:t>
      </w:r>
      <w:r w:rsidRPr="00013299">
        <w:tab/>
        <w:t xml:space="preserve">IETF RFC 3605 (2003): "Real Time Control Protocol (RTCP) attribute in </w:t>
      </w:r>
      <w:r w:rsidRPr="00013299">
        <w:rPr>
          <w:szCs w:val="24"/>
        </w:rPr>
        <w:t>Session Description Protocol (SDP)</w:t>
      </w:r>
      <w:r w:rsidRPr="00013299">
        <w:t>".</w:t>
      </w:r>
    </w:p>
    <w:p w14:paraId="549CC643" w14:textId="77777777" w:rsidR="006A44B2" w:rsidRPr="00013299" w:rsidRDefault="006A44B2" w:rsidP="006A44B2">
      <w:pPr>
        <w:pStyle w:val="EX"/>
      </w:pPr>
      <w:r w:rsidRPr="00013299">
        <w:t>[8]</w:t>
      </w:r>
      <w:r w:rsidRPr="00013299">
        <w:tab/>
        <w:t>IETF RFC 4566 (2006): "SDP: Session Description Protocol".</w:t>
      </w:r>
    </w:p>
    <w:p w14:paraId="1D6ED0FC" w14:textId="77777777" w:rsidR="006A44B2" w:rsidRPr="00013299" w:rsidRDefault="006A44B2" w:rsidP="006A44B2">
      <w:pPr>
        <w:pStyle w:val="EX"/>
      </w:pPr>
      <w:r w:rsidRPr="00013299">
        <w:t>[9]</w:t>
      </w:r>
      <w:r w:rsidRPr="00013299">
        <w:tab/>
        <w:t>IETF RFC 4975 (2007): "The Message Session Relay Protocol (MSRP)".</w:t>
      </w:r>
    </w:p>
    <w:p w14:paraId="3F540274" w14:textId="77777777" w:rsidR="006A44B2" w:rsidRPr="00013299" w:rsidRDefault="006A44B2" w:rsidP="006A44B2">
      <w:pPr>
        <w:pStyle w:val="EX"/>
      </w:pPr>
      <w:r w:rsidRPr="00013299">
        <w:t>[10]</w:t>
      </w:r>
      <w:r w:rsidRPr="00013299">
        <w:tab/>
        <w:t>IETF RFC 3551 (2003): "</w:t>
      </w:r>
      <w:r w:rsidRPr="00013299">
        <w:rPr>
          <w:lang w:val="en-US"/>
        </w:rPr>
        <w:t xml:space="preserve">RTP Profile for Audio and Video Conferences </w:t>
      </w:r>
      <w:r w:rsidRPr="00013299">
        <w:t>with Minimal Control".</w:t>
      </w:r>
    </w:p>
    <w:p w14:paraId="14EEEABE" w14:textId="77777777" w:rsidR="006A44B2" w:rsidRPr="00013299" w:rsidRDefault="006A44B2" w:rsidP="006A44B2">
      <w:pPr>
        <w:pStyle w:val="EX"/>
      </w:pPr>
      <w:r w:rsidRPr="00013299">
        <w:t>[11]</w:t>
      </w:r>
      <w:r w:rsidRPr="00013299">
        <w:tab/>
        <w:t>IETF RFC 4145 (2005): "TCP-Based Media Transport in the Session Description Protocol (SDP)".</w:t>
      </w:r>
    </w:p>
    <w:p w14:paraId="2CB04341" w14:textId="77777777" w:rsidR="006A44B2" w:rsidRPr="00013299" w:rsidRDefault="006A44B2" w:rsidP="006A44B2">
      <w:pPr>
        <w:pStyle w:val="EX"/>
      </w:pPr>
      <w:r w:rsidRPr="00013299">
        <w:t>[12]</w:t>
      </w:r>
      <w:r w:rsidRPr="00013299">
        <w:tab/>
        <w:t>ITU-T Recommendation H.248.52 (06/2008): "Gateway control protocol: QoS support packages ".</w:t>
      </w:r>
    </w:p>
    <w:p w14:paraId="0110F25A" w14:textId="77777777" w:rsidR="006A44B2" w:rsidRPr="00013299" w:rsidRDefault="006A44B2" w:rsidP="006A44B2">
      <w:pPr>
        <w:pStyle w:val="EX"/>
      </w:pPr>
      <w:r w:rsidRPr="00013299">
        <w:t>[13]</w:t>
      </w:r>
      <w:r w:rsidRPr="00013299">
        <w:tab/>
        <w:t xml:space="preserve">ITU-T Recommendation H.248.53 (06/2008) inclusive </w:t>
      </w:r>
      <w:r w:rsidRPr="00013299">
        <w:rPr>
          <w:i/>
        </w:rPr>
        <w:t>Revision 1</w:t>
      </w:r>
      <w:r w:rsidRPr="00013299">
        <w:t xml:space="preserve"> (03/2009): "</w:t>
      </w:r>
      <w:r w:rsidRPr="00013299">
        <w:rPr>
          <w:lang w:val="en-US"/>
        </w:rPr>
        <w:t>Gateway control protocol: Traffic management packages</w:t>
      </w:r>
      <w:r w:rsidRPr="00013299">
        <w:t>".</w:t>
      </w:r>
    </w:p>
    <w:p w14:paraId="022E2317" w14:textId="77777777" w:rsidR="006A44B2" w:rsidRPr="00013299" w:rsidRDefault="006A44B2" w:rsidP="006A44B2">
      <w:pPr>
        <w:pStyle w:val="EX"/>
      </w:pPr>
      <w:r w:rsidRPr="00013299">
        <w:t>[14]</w:t>
      </w:r>
      <w:r w:rsidRPr="00013299">
        <w:tab/>
        <w:t>ITU-T Recommendation H.248.41 Amendment 1 (06/2008): "Gateway control protocol: IP domain connection package: IP Realm Availability Package".</w:t>
      </w:r>
    </w:p>
    <w:p w14:paraId="3F04EC45" w14:textId="77777777" w:rsidR="006A44B2" w:rsidRPr="00013299" w:rsidRDefault="006A44B2" w:rsidP="006A44B2">
      <w:pPr>
        <w:pStyle w:val="EX"/>
      </w:pPr>
      <w:r w:rsidRPr="00013299">
        <w:t>[15]</w:t>
      </w:r>
      <w:r w:rsidRPr="00013299">
        <w:tab/>
        <w:t>ITU-T Recommendation H.248.36 (09/2005): "Gateway control protocol: Hanging Termination Detection package".</w:t>
      </w:r>
    </w:p>
    <w:p w14:paraId="3AE8D9E9" w14:textId="77777777" w:rsidR="006A44B2" w:rsidRPr="00013299" w:rsidRDefault="006A44B2" w:rsidP="006A44B2">
      <w:pPr>
        <w:pStyle w:val="EX"/>
      </w:pPr>
      <w:r w:rsidRPr="00013299">
        <w:t>[16]</w:t>
      </w:r>
      <w:r w:rsidRPr="00013299">
        <w:tab/>
        <w:t xml:space="preserve">ITU-T Recommendation H.248.11 (11/2002): "Gateway control protocol: Media gateway overload control package". </w:t>
      </w:r>
      <w:r w:rsidRPr="00013299">
        <w:br/>
        <w:t>Inclusive Corrigendum 1 (06/2008) to H.248.11 "Gateway control protocol: Media gateway overload control package: Clarifying MG-overload event relationship to ADD commands".</w:t>
      </w:r>
    </w:p>
    <w:p w14:paraId="11FC8BC6" w14:textId="77777777" w:rsidR="006A44B2" w:rsidRPr="00013299" w:rsidRDefault="006A44B2" w:rsidP="006A44B2">
      <w:pPr>
        <w:pStyle w:val="EX"/>
      </w:pPr>
      <w:r w:rsidRPr="00013299">
        <w:t>[17]</w:t>
      </w:r>
      <w:r w:rsidRPr="00013299">
        <w:tab/>
        <w:t>3GPP TS 29.235: "Interworking between SIP-I based circuit-switched core network and other networks".</w:t>
      </w:r>
    </w:p>
    <w:p w14:paraId="208AF363" w14:textId="77777777" w:rsidR="006A44B2" w:rsidRPr="00013299" w:rsidRDefault="006A44B2" w:rsidP="006A44B2">
      <w:pPr>
        <w:pStyle w:val="EX"/>
      </w:pPr>
      <w:r w:rsidRPr="00013299">
        <w:lastRenderedPageBreak/>
        <w:t>[18]</w:t>
      </w:r>
      <w:r w:rsidRPr="00013299">
        <w:tab/>
        <w:t>3GPP TS 29.162: "Interworking between the IM CN subsystem and IP networks".</w:t>
      </w:r>
    </w:p>
    <w:p w14:paraId="0DA7E93F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19</w:t>
      </w:r>
      <w:r w:rsidRPr="00013299">
        <w:t>]</w:t>
      </w:r>
      <w:r w:rsidRPr="00013299">
        <w:tab/>
        <w:t>ITU-T Recommendation H.248.14</w:t>
      </w:r>
      <w:r w:rsidRPr="00013299">
        <w:rPr>
          <w:rFonts w:hint="eastAsia"/>
          <w:lang w:eastAsia="zh-CN"/>
        </w:rPr>
        <w:t xml:space="preserve"> (</w:t>
      </w:r>
      <w:r w:rsidRPr="00013299">
        <w:rPr>
          <w:lang w:eastAsia="zh-CN"/>
        </w:rPr>
        <w:t>03/</w:t>
      </w:r>
      <w:r w:rsidRPr="00013299">
        <w:rPr>
          <w:rFonts w:hint="eastAsia"/>
          <w:lang w:eastAsia="zh-CN"/>
        </w:rPr>
        <w:t>2009)</w:t>
      </w:r>
      <w:r w:rsidRPr="00013299">
        <w:t>: "Gateway control protocol: Inactivity timer package".</w:t>
      </w:r>
    </w:p>
    <w:p w14:paraId="7DABC5EA" w14:textId="77777777" w:rsidR="006A44B2" w:rsidRPr="00013299" w:rsidRDefault="006A44B2" w:rsidP="006A44B2">
      <w:pPr>
        <w:pStyle w:val="EX"/>
      </w:pPr>
      <w:r w:rsidRPr="00013299">
        <w:rPr>
          <w:rFonts w:eastAsia="MS Mincho"/>
          <w:lang w:val="en-US"/>
        </w:rPr>
        <w:t>[20]</w:t>
      </w:r>
      <w:r w:rsidRPr="00013299">
        <w:rPr>
          <w:rFonts w:eastAsia="MS Mincho"/>
          <w:lang w:val="en-US"/>
        </w:rPr>
        <w:tab/>
      </w:r>
      <w:r w:rsidRPr="00013299">
        <w:t>ITU-T Recommendation H.248.10 (07/2001): "Media gateway resource congestion handling package".</w:t>
      </w:r>
    </w:p>
    <w:p w14:paraId="41D48C68" w14:textId="77777777" w:rsidR="006A44B2" w:rsidRPr="00013299" w:rsidRDefault="006A44B2" w:rsidP="006A44B2">
      <w:pPr>
        <w:pStyle w:val="EX"/>
      </w:pPr>
      <w:r w:rsidRPr="00013299">
        <w:t>[21]</w:t>
      </w:r>
      <w:r w:rsidRPr="00013299">
        <w:tab/>
        <w:t>3GPP TS 29.232: "Media Gateway Controller (MGC) - Media Gateway (MGW) interface; Stage 3".</w:t>
      </w:r>
    </w:p>
    <w:p w14:paraId="121B48ED" w14:textId="77777777" w:rsidR="006A44B2" w:rsidRPr="00013299" w:rsidRDefault="006A44B2" w:rsidP="006A44B2">
      <w:pPr>
        <w:pStyle w:val="EX"/>
        <w:rPr>
          <w:snapToGrid w:val="0"/>
        </w:rPr>
      </w:pPr>
      <w:r w:rsidRPr="00013299">
        <w:t>[22]</w:t>
      </w:r>
      <w:r w:rsidRPr="00013299">
        <w:tab/>
      </w:r>
      <w:r w:rsidRPr="00013299">
        <w:rPr>
          <w:snapToGrid w:val="0"/>
        </w:rPr>
        <w:t>3GPP TS 33.210: "Technical Specification Group Services and System Aspects; 3G Security; Network Domain Security; IP Network Layer Security".</w:t>
      </w:r>
    </w:p>
    <w:p w14:paraId="3BC96917" w14:textId="77777777" w:rsidR="006A44B2" w:rsidRPr="00013299" w:rsidRDefault="006A44B2" w:rsidP="006A44B2">
      <w:pPr>
        <w:pStyle w:val="EX"/>
        <w:rPr>
          <w:snapToGrid w:val="0"/>
        </w:rPr>
      </w:pPr>
      <w:r w:rsidRPr="00013299">
        <w:rPr>
          <w:snapToGrid w:val="0"/>
        </w:rPr>
        <w:t>[23]</w:t>
      </w:r>
      <w:r w:rsidRPr="00013299">
        <w:rPr>
          <w:snapToGrid w:val="0"/>
        </w:rPr>
        <w:tab/>
        <w:t>ITU-T Recommendation V.152 (01/2005): "Procedures for supporting voice-band data over IP networks".</w:t>
      </w:r>
    </w:p>
    <w:p w14:paraId="38D16BA7" w14:textId="77777777" w:rsidR="006A44B2" w:rsidRPr="00013299" w:rsidRDefault="006A44B2" w:rsidP="006A44B2">
      <w:pPr>
        <w:pStyle w:val="EX"/>
        <w:rPr>
          <w:lang w:val="en-US"/>
        </w:rPr>
      </w:pPr>
      <w:r w:rsidRPr="00013299">
        <w:rPr>
          <w:snapToGrid w:val="0"/>
        </w:rPr>
        <w:t>[24]</w:t>
      </w:r>
      <w:r w:rsidRPr="00013299">
        <w:rPr>
          <w:snapToGrid w:val="0"/>
        </w:rPr>
        <w:tab/>
      </w:r>
      <w:r w:rsidRPr="00013299">
        <w:rPr>
          <w:rFonts w:hint="eastAsia"/>
          <w:snapToGrid w:val="0"/>
          <w:lang w:eastAsia="zh-CN"/>
        </w:rPr>
        <w:t xml:space="preserve">ITU-T </w:t>
      </w:r>
      <w:r w:rsidRPr="00013299">
        <w:t xml:space="preserve">Supplement 7 to ITU-T H-series </w:t>
      </w:r>
      <w:proofErr w:type="gramStart"/>
      <w:r w:rsidRPr="00013299">
        <w:t xml:space="preserve">Recommendations </w:t>
      </w:r>
      <w:r w:rsidRPr="00013299">
        <w:rPr>
          <w:snapToGrid w:val="0"/>
        </w:rPr>
        <w:t xml:space="preserve"> H</w:t>
      </w:r>
      <w:proofErr w:type="gramEnd"/>
      <w:r w:rsidRPr="00013299">
        <w:rPr>
          <w:snapToGrid w:val="0"/>
        </w:rPr>
        <w:t>.Sup7 (05/2008): "</w:t>
      </w:r>
      <w:r w:rsidRPr="00013299">
        <w:rPr>
          <w:lang w:val="en-US"/>
        </w:rPr>
        <w:t>Gateway control protocol: Establishment procedures for the H.248 MGC-MG control association".</w:t>
      </w:r>
    </w:p>
    <w:p w14:paraId="551BA668" w14:textId="77777777" w:rsidR="006A44B2" w:rsidRPr="00013299" w:rsidRDefault="006A44B2" w:rsidP="006A44B2">
      <w:pPr>
        <w:pStyle w:val="EX"/>
      </w:pPr>
      <w:r w:rsidRPr="00013299">
        <w:t>[25]</w:t>
      </w:r>
      <w:r w:rsidRPr="00013299">
        <w:tab/>
        <w:t>IETF RFC 5234 (2008): "Augmented BNF for Syntax Specifications: ABNF ".</w:t>
      </w:r>
    </w:p>
    <w:p w14:paraId="20CBBB3A" w14:textId="77777777" w:rsidR="006A44B2" w:rsidRPr="00013299" w:rsidRDefault="006A44B2" w:rsidP="006A44B2">
      <w:pPr>
        <w:pStyle w:val="EX"/>
      </w:pPr>
      <w:r w:rsidRPr="00013299">
        <w:t>[26]</w:t>
      </w:r>
      <w:r w:rsidRPr="00013299">
        <w:tab/>
        <w:t>IETF RFC 4960 (2007): "Stream control transmission protocol".</w:t>
      </w:r>
    </w:p>
    <w:p w14:paraId="42DA5292" w14:textId="77777777" w:rsidR="006A44B2" w:rsidRPr="00013299" w:rsidRDefault="006A44B2" w:rsidP="006A44B2">
      <w:pPr>
        <w:pStyle w:val="EX"/>
      </w:pPr>
      <w:r w:rsidRPr="00013299">
        <w:t>[</w:t>
      </w:r>
      <w:r w:rsidRPr="00013299">
        <w:rPr>
          <w:noProof/>
        </w:rPr>
        <w:t>27</w:t>
      </w:r>
      <w:r w:rsidRPr="00013299">
        <w:t>]</w:t>
      </w:r>
      <w:r w:rsidRPr="00013299">
        <w:tab/>
        <w:t>ITU-T Recommendation H.248.40 (01/2007): "Gateway control protocol: Application Data Inactivity Detection package".</w:t>
      </w:r>
    </w:p>
    <w:p w14:paraId="4C9E9536" w14:textId="77777777" w:rsidR="006A44B2" w:rsidRPr="00013299" w:rsidRDefault="006A44B2" w:rsidP="006A44B2">
      <w:pPr>
        <w:pStyle w:val="EX"/>
      </w:pPr>
      <w:r w:rsidRPr="00013299">
        <w:t>[28]</w:t>
      </w:r>
      <w:r w:rsidRPr="00013299">
        <w:tab/>
        <w:t xml:space="preserve">ITU-T Recommendation X.690 (11/2008): "ASN.1 encoding </w:t>
      </w:r>
      <w:proofErr w:type="gramStart"/>
      <w:r w:rsidRPr="00013299">
        <w:t>rules</w:t>
      </w:r>
      <w:proofErr w:type="gramEnd"/>
      <w:r w:rsidRPr="00013299">
        <w:t>: Specification of Basic Encoding Rules (BER), Canonical Encoding Rules (CER) and Distinguished Encoding Rules (DER)".</w:t>
      </w:r>
    </w:p>
    <w:p w14:paraId="7ACF2137" w14:textId="77777777" w:rsidR="006A44B2" w:rsidRPr="00013299" w:rsidRDefault="006A44B2" w:rsidP="006A44B2">
      <w:pPr>
        <w:pStyle w:val="EX"/>
      </w:pPr>
      <w:r w:rsidRPr="00013299">
        <w:t>[29]</w:t>
      </w:r>
      <w:r w:rsidRPr="00013299">
        <w:tab/>
        <w:t>IETF RFC 3556 (2003): "Session Description Protocol (SDP) Bandwidth Modifiers for RTP Control Protocol (RTCP) Bandwidth".</w:t>
      </w:r>
    </w:p>
    <w:p w14:paraId="773A2AB2" w14:textId="77777777" w:rsidR="006A44B2" w:rsidRPr="00013299" w:rsidRDefault="006A44B2" w:rsidP="006A44B2">
      <w:pPr>
        <w:pStyle w:val="EX"/>
      </w:pPr>
      <w:r w:rsidRPr="00013299">
        <w:t>[30]</w:t>
      </w:r>
      <w:r w:rsidRPr="00013299">
        <w:tab/>
        <w:t>IETF RFC 4585 (2006): "Extended RTP Profile for Real-time Transport Control Protocol (RTCP) - Based Feedback (RTP/AVPF)".</w:t>
      </w:r>
    </w:p>
    <w:p w14:paraId="0D84E847" w14:textId="77777777" w:rsidR="006A44B2" w:rsidRPr="00013299" w:rsidRDefault="006A44B2" w:rsidP="006A44B2">
      <w:pPr>
        <w:pStyle w:val="EX"/>
        <w:spacing w:after="120"/>
      </w:pPr>
      <w:r w:rsidRPr="00013299">
        <w:t>[31]</w:t>
      </w:r>
      <w:r w:rsidRPr="00013299">
        <w:tab/>
        <w:t>3GPP TS 26.114: "IP Multimedia Subsystem (IMS); Multimedia telephony; Media handling and interaction".</w:t>
      </w:r>
    </w:p>
    <w:p w14:paraId="3ECF97C7" w14:textId="77777777" w:rsidR="006A44B2" w:rsidRPr="00013299" w:rsidRDefault="006A44B2" w:rsidP="006A44B2">
      <w:pPr>
        <w:pStyle w:val="EX"/>
        <w:spacing w:after="120"/>
      </w:pPr>
      <w:r w:rsidRPr="00013299">
        <w:rPr>
          <w:lang w:val="en-AU"/>
        </w:rPr>
        <w:t>[32]</w:t>
      </w:r>
      <w:r w:rsidRPr="00013299">
        <w:rPr>
          <w:lang w:val="en-AU"/>
        </w:rPr>
        <w:tab/>
        <w:t>IETF RFC 2216 (1997)</w:t>
      </w:r>
      <w:r w:rsidRPr="00013299">
        <w:t>: "Network Element Service Specification Template".</w:t>
      </w:r>
    </w:p>
    <w:p w14:paraId="3CFE78AC" w14:textId="77777777" w:rsidR="006A44B2" w:rsidRPr="00013299" w:rsidRDefault="006A44B2" w:rsidP="006A44B2">
      <w:pPr>
        <w:pStyle w:val="EX"/>
        <w:spacing w:after="120"/>
      </w:pPr>
      <w:r w:rsidRPr="00013299">
        <w:t>[33]</w:t>
      </w:r>
      <w:r w:rsidRPr="00013299">
        <w:tab/>
        <w:t>IETF RFC 3711 (2004): "The Secure Real-time Transport Protocol (SRTP)".</w:t>
      </w:r>
    </w:p>
    <w:p w14:paraId="09682DFD" w14:textId="77777777" w:rsidR="006A44B2" w:rsidRPr="00013299" w:rsidRDefault="006A44B2" w:rsidP="006A44B2">
      <w:pPr>
        <w:pStyle w:val="EX"/>
        <w:spacing w:after="120"/>
      </w:pPr>
      <w:r w:rsidRPr="00013299">
        <w:t>[34]</w:t>
      </w:r>
      <w:r w:rsidRPr="00013299">
        <w:tab/>
        <w:t>IETF RFC 5124 (2008): "Extended Secure RTP Profile for Real-time Transport Control Protocol (RTCP)-Based Feedback (RTP/SAVPF)".</w:t>
      </w:r>
    </w:p>
    <w:p w14:paraId="7CB8EBAB" w14:textId="77777777" w:rsidR="006A44B2" w:rsidRPr="00013299" w:rsidRDefault="006A44B2" w:rsidP="006A44B2">
      <w:pPr>
        <w:pStyle w:val="EX"/>
      </w:pPr>
      <w:r w:rsidRPr="00013299">
        <w:t>[35]</w:t>
      </w:r>
      <w:r w:rsidRPr="00013299">
        <w:tab/>
        <w:t>IETF </w:t>
      </w:r>
      <w:r w:rsidRPr="00013299">
        <w:rPr>
          <w:rFonts w:hint="eastAsia"/>
          <w:lang w:eastAsia="zh-CN"/>
        </w:rPr>
        <w:t>RFC 6679</w:t>
      </w:r>
      <w:r w:rsidRPr="00013299">
        <w:t xml:space="preserve"> (2012): "Explicit Congestion Notification (ECN) for RTP over UDP".</w:t>
      </w:r>
    </w:p>
    <w:p w14:paraId="5D35F821" w14:textId="77777777" w:rsidR="006A44B2" w:rsidRPr="00013299" w:rsidRDefault="006A44B2" w:rsidP="006A44B2">
      <w:pPr>
        <w:pStyle w:val="EX"/>
      </w:pPr>
      <w:r w:rsidRPr="00013299">
        <w:t>[36]</w:t>
      </w:r>
      <w:r w:rsidRPr="00013299">
        <w:tab/>
        <w:t>IETF RFC 3611 (2003): "RTP Control Protocol Extended Reports (RTCP XR)".</w:t>
      </w:r>
    </w:p>
    <w:p w14:paraId="7A7CF150" w14:textId="77777777" w:rsidR="006A44B2" w:rsidRPr="00013299" w:rsidRDefault="006A44B2" w:rsidP="006A44B2">
      <w:pPr>
        <w:pStyle w:val="EX"/>
      </w:pPr>
      <w:r w:rsidRPr="00013299">
        <w:t>[37</w:t>
      </w:r>
      <w:r w:rsidRPr="00013299">
        <w:rPr>
          <w:rFonts w:hint="eastAsia"/>
          <w:lang w:eastAsia="zh-CN"/>
        </w:rPr>
        <w:t>]</w:t>
      </w:r>
      <w:r w:rsidRPr="00013299">
        <w:tab/>
        <w:t>IETF RFC 3168</w:t>
      </w:r>
      <w:r w:rsidRPr="00013299">
        <w:rPr>
          <w:rFonts w:hint="eastAsia"/>
          <w:lang w:eastAsia="zh-CN"/>
        </w:rPr>
        <w:t xml:space="preserve"> (200</w:t>
      </w:r>
      <w:r w:rsidRPr="00013299">
        <w:rPr>
          <w:lang w:eastAsia="zh-CN"/>
        </w:rPr>
        <w:t>1</w:t>
      </w:r>
      <w:r w:rsidRPr="00013299">
        <w:rPr>
          <w:rFonts w:hint="eastAsia"/>
          <w:lang w:eastAsia="zh-CN"/>
        </w:rPr>
        <w:t>)</w:t>
      </w:r>
      <w:r w:rsidRPr="00013299">
        <w:t>: "The Addition of Explicit Congestion Notification (ECN) to IP".</w:t>
      </w:r>
    </w:p>
    <w:p w14:paraId="26427669" w14:textId="77777777" w:rsidR="006A44B2" w:rsidRPr="00013299" w:rsidRDefault="006A44B2" w:rsidP="006A44B2">
      <w:pPr>
        <w:pStyle w:val="EX"/>
      </w:pPr>
      <w:r w:rsidRPr="00013299">
        <w:rPr>
          <w:rFonts w:hint="eastAsia"/>
        </w:rPr>
        <w:t>[</w:t>
      </w:r>
      <w:r w:rsidRPr="00013299">
        <w:t>38</w:t>
      </w:r>
      <w:r w:rsidRPr="00013299">
        <w:rPr>
          <w:rFonts w:hint="eastAsia"/>
        </w:rPr>
        <w:t>]</w:t>
      </w:r>
      <w:r w:rsidRPr="00013299">
        <w:rPr>
          <w:rFonts w:hint="eastAsia"/>
        </w:rPr>
        <w:tab/>
      </w:r>
      <w:r w:rsidRPr="00013299">
        <w:t>3GPP TS 23.2</w:t>
      </w:r>
      <w:r w:rsidRPr="00013299">
        <w:rPr>
          <w:rFonts w:hint="eastAsia"/>
        </w:rPr>
        <w:t xml:space="preserve">37: </w:t>
      </w:r>
      <w:r w:rsidRPr="00013299">
        <w:t>"IP Multimedia subsystem</w:t>
      </w:r>
      <w:r w:rsidRPr="00013299">
        <w:rPr>
          <w:rFonts w:hint="eastAsia"/>
        </w:rPr>
        <w:t xml:space="preserve"> (IMS)</w:t>
      </w:r>
      <w:r w:rsidRPr="00013299">
        <w:t xml:space="preserve"> </w:t>
      </w:r>
      <w:r w:rsidRPr="00013299">
        <w:rPr>
          <w:rFonts w:hint="eastAsia"/>
        </w:rPr>
        <w:t>Service Continuity</w:t>
      </w:r>
      <w:r w:rsidRPr="00013299">
        <w:t>; Stage </w:t>
      </w:r>
      <w:r w:rsidRPr="00013299">
        <w:rPr>
          <w:rFonts w:hint="eastAsia"/>
        </w:rPr>
        <w:t>2</w:t>
      </w:r>
      <w:r w:rsidRPr="00013299">
        <w:t>".</w:t>
      </w:r>
    </w:p>
    <w:p w14:paraId="5EC566CB" w14:textId="77777777" w:rsidR="006A44B2" w:rsidRPr="00013299" w:rsidRDefault="006A44B2" w:rsidP="006A44B2">
      <w:pPr>
        <w:pStyle w:val="EX"/>
        <w:rPr>
          <w:lang w:eastAsia="ko-KR"/>
        </w:rPr>
      </w:pPr>
      <w:r w:rsidRPr="00013299">
        <w:rPr>
          <w:lang w:eastAsia="ko-KR"/>
        </w:rPr>
        <w:t>[39]</w:t>
      </w:r>
      <w:r w:rsidRPr="00013299">
        <w:rPr>
          <w:lang w:eastAsia="ko-KR"/>
        </w:rPr>
        <w:tab/>
        <w:t>3GPP TS 22.153: "Multimedia Priority Service".</w:t>
      </w:r>
    </w:p>
    <w:p w14:paraId="560572FB" w14:textId="77777777" w:rsidR="006A44B2" w:rsidRPr="00013299" w:rsidRDefault="006A44B2" w:rsidP="006A44B2">
      <w:pPr>
        <w:pStyle w:val="EX"/>
        <w:spacing w:after="120"/>
      </w:pPr>
      <w:r w:rsidRPr="00013299">
        <w:t>[</w:t>
      </w:r>
      <w:r w:rsidRPr="00013299">
        <w:rPr>
          <w:lang w:eastAsia="zh-CN"/>
        </w:rPr>
        <w:t>40</w:t>
      </w:r>
      <w:r w:rsidRPr="00013299">
        <w:t>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82</w:t>
      </w:r>
      <w:r w:rsidRPr="00013299">
        <w:t xml:space="preserve"> (0</w:t>
      </w:r>
      <w:r w:rsidRPr="00013299">
        <w:rPr>
          <w:rFonts w:hint="eastAsia"/>
          <w:lang w:eastAsia="zh-CN"/>
        </w:rPr>
        <w:t>3</w:t>
      </w:r>
      <w:r w:rsidRPr="00013299">
        <w:t>/20</w:t>
      </w:r>
      <w:r w:rsidRPr="00013299">
        <w:rPr>
          <w:rFonts w:hint="eastAsia"/>
          <w:lang w:eastAsia="zh-CN"/>
        </w:rPr>
        <w:t>13</w:t>
      </w:r>
      <w:r w:rsidRPr="00013299">
        <w:t>): "Gateway control protocol: Explicit Congestion Notification Support".</w:t>
      </w:r>
    </w:p>
    <w:p w14:paraId="2A18DCFA" w14:textId="77777777" w:rsidR="006A44B2" w:rsidRPr="00013299" w:rsidRDefault="006A44B2" w:rsidP="006A44B2">
      <w:pPr>
        <w:pStyle w:val="EX"/>
        <w:spacing w:after="120"/>
      </w:pPr>
      <w:r w:rsidRPr="00013299">
        <w:t>[41]</w:t>
      </w:r>
      <w:r w:rsidRPr="00013299">
        <w:tab/>
        <w:t>IETF RFC 5285: "A General Mechanism for RTP Header Extensions".</w:t>
      </w:r>
    </w:p>
    <w:p w14:paraId="16E23BD7" w14:textId="77777777" w:rsidR="006A44B2" w:rsidRPr="00013299" w:rsidRDefault="006A44B2" w:rsidP="006A44B2">
      <w:pPr>
        <w:pStyle w:val="EX"/>
      </w:pPr>
      <w:r w:rsidRPr="00013299">
        <w:t>[42]</w:t>
      </w:r>
      <w:r w:rsidRPr="00013299">
        <w:tab/>
      </w:r>
      <w:r w:rsidRPr="00013299">
        <w:rPr>
          <w:lang w:eastAsia="zh-CN"/>
        </w:rPr>
        <w:t>IETF </w:t>
      </w:r>
      <w:r w:rsidRPr="00013299">
        <w:rPr>
          <w:rFonts w:hint="eastAsia"/>
          <w:lang w:eastAsia="ko-KR"/>
        </w:rPr>
        <w:t>RFC</w:t>
      </w:r>
      <w:r w:rsidRPr="00013299">
        <w:rPr>
          <w:lang w:eastAsia="ko-KR"/>
        </w:rPr>
        <w:t> </w:t>
      </w:r>
      <w:r w:rsidRPr="00013299">
        <w:rPr>
          <w:rFonts w:hint="eastAsia"/>
          <w:lang w:eastAsia="ko-KR"/>
        </w:rPr>
        <w:t>6236</w:t>
      </w:r>
      <w:r w:rsidRPr="00013299">
        <w:rPr>
          <w:lang w:eastAsia="zh-CN"/>
        </w:rPr>
        <w:t xml:space="preserve">: "Negotiation of Generic Image Attributes in </w:t>
      </w:r>
      <w:r w:rsidRPr="00013299">
        <w:rPr>
          <w:rFonts w:hint="eastAsia"/>
          <w:lang w:eastAsia="ko-KR"/>
        </w:rPr>
        <w:t>the Session Description Protocol</w:t>
      </w:r>
      <w:r w:rsidRPr="00013299">
        <w:rPr>
          <w:lang w:eastAsia="zh-CN"/>
        </w:rPr>
        <w:t xml:space="preserve"> </w:t>
      </w:r>
      <w:r w:rsidRPr="00013299">
        <w:rPr>
          <w:rFonts w:hint="eastAsia"/>
          <w:lang w:eastAsia="ko-KR"/>
        </w:rPr>
        <w:t>(</w:t>
      </w:r>
      <w:r w:rsidRPr="00013299">
        <w:rPr>
          <w:lang w:eastAsia="zh-CN"/>
        </w:rPr>
        <w:t>SDP</w:t>
      </w:r>
      <w:r w:rsidRPr="00013299">
        <w:rPr>
          <w:rFonts w:hint="eastAsia"/>
          <w:lang w:eastAsia="ko-KR"/>
        </w:rPr>
        <w:t>)</w:t>
      </w:r>
      <w:r w:rsidRPr="00013299">
        <w:rPr>
          <w:lang w:eastAsia="zh-CN"/>
        </w:rPr>
        <w:t>".</w:t>
      </w:r>
    </w:p>
    <w:p w14:paraId="001E527E" w14:textId="77777777" w:rsidR="006A44B2" w:rsidRPr="00013299" w:rsidRDefault="006A44B2" w:rsidP="006A44B2">
      <w:pPr>
        <w:pStyle w:val="EX"/>
      </w:pPr>
      <w:r w:rsidRPr="00013299">
        <w:t>[43]</w:t>
      </w:r>
      <w:r w:rsidRPr="00013299">
        <w:tab/>
      </w:r>
      <w:r>
        <w:t>Void.</w:t>
      </w:r>
    </w:p>
    <w:p w14:paraId="264F65C5" w14:textId="77777777" w:rsidR="006A44B2" w:rsidRPr="00013299" w:rsidRDefault="006A44B2" w:rsidP="006A44B2">
      <w:pPr>
        <w:pStyle w:val="EX"/>
      </w:pPr>
      <w:r w:rsidRPr="00013299">
        <w:t>[44]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50</w:t>
      </w:r>
      <w:r w:rsidRPr="00013299">
        <w:t xml:space="preserve"> (</w:t>
      </w:r>
      <w:r w:rsidRPr="00013299">
        <w:rPr>
          <w:rFonts w:hint="eastAsia"/>
          <w:lang w:eastAsia="zh-CN"/>
        </w:rPr>
        <w:t>09/</w:t>
      </w:r>
      <w:r w:rsidRPr="00013299">
        <w:t>2010) Corrigendum 1 (02/12): "Gateway control protocol: NAT traversal toolkit packages".</w:t>
      </w:r>
    </w:p>
    <w:p w14:paraId="4F0000AC" w14:textId="77777777" w:rsidR="006A44B2" w:rsidRPr="00013299" w:rsidRDefault="006A44B2" w:rsidP="006A44B2">
      <w:pPr>
        <w:pStyle w:val="EX"/>
      </w:pPr>
      <w:r w:rsidRPr="00013299">
        <w:lastRenderedPageBreak/>
        <w:t>[45]</w:t>
      </w:r>
      <w:r w:rsidRPr="00013299">
        <w:tab/>
        <w:t>3GPP</w:t>
      </w:r>
      <w:r w:rsidRPr="00013299">
        <w:rPr>
          <w:lang w:val="en-US"/>
        </w:rPr>
        <w:t> </w:t>
      </w:r>
      <w:r w:rsidRPr="00013299">
        <w:t>TS</w:t>
      </w:r>
      <w:r w:rsidRPr="00013299">
        <w:rPr>
          <w:lang w:val="en-US"/>
        </w:rPr>
        <w:t> </w:t>
      </w:r>
      <w:r w:rsidRPr="00013299">
        <w:t>24.229: "IP Multimedia Call Control Protocol based on SIP and SDP".</w:t>
      </w:r>
    </w:p>
    <w:p w14:paraId="1DDA2A01" w14:textId="3AFB40A9" w:rsidR="007C6AC1" w:rsidRDefault="007C6AC1" w:rsidP="006A44B2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16554028" w14:textId="77777777" w:rsidR="006A44B2" w:rsidRPr="00013299" w:rsidRDefault="006A44B2" w:rsidP="006A44B2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5F8AF262" w14:textId="77777777" w:rsidR="006A44B2" w:rsidRPr="00013299" w:rsidRDefault="006A44B2" w:rsidP="006A44B2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70817340" w14:textId="77777777" w:rsidR="006A44B2" w:rsidRPr="00013299" w:rsidRDefault="006A44B2" w:rsidP="006A44B2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312F5816" w14:textId="77777777" w:rsidR="006A44B2" w:rsidRPr="00013299" w:rsidRDefault="006A44B2" w:rsidP="006A44B2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005304F6" w14:textId="77777777" w:rsidR="006A44B2" w:rsidRPr="00013299" w:rsidRDefault="006A44B2" w:rsidP="006A44B2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0BF1F0FE" w14:textId="77777777" w:rsidR="006A44B2" w:rsidRPr="00013299" w:rsidRDefault="006A44B2" w:rsidP="006A44B2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5BB6E669" w14:textId="77777777" w:rsidR="006A44B2" w:rsidRPr="00013299" w:rsidRDefault="006A44B2" w:rsidP="006A44B2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12B243D2" w14:textId="77777777" w:rsidR="006A44B2" w:rsidRDefault="006A44B2" w:rsidP="006A44B2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5BE0993E" w14:textId="77777777" w:rsidR="006A44B2" w:rsidRPr="00517867" w:rsidRDefault="006A44B2" w:rsidP="006A44B2">
      <w:pPr>
        <w:pStyle w:val="EX"/>
      </w:pPr>
      <w:r>
        <w:t>[55]</w:t>
      </w:r>
      <w:r w:rsidRPr="00517867">
        <w:tab/>
        <w:t>IETF RFC 8445: "Interactive Connectivity Establishment (ICE): A Protocol for Network Address Translator (NAT) Traversal".</w:t>
      </w:r>
    </w:p>
    <w:p w14:paraId="5263C414" w14:textId="77777777" w:rsidR="006A44B2" w:rsidRPr="00013299" w:rsidRDefault="006A44B2" w:rsidP="006A44B2">
      <w:pPr>
        <w:pStyle w:val="EX"/>
      </w:pPr>
      <w:r>
        <w:t>[56]</w:t>
      </w:r>
      <w:r w:rsidRPr="00517867">
        <w:tab/>
        <w:t>IETF RFC 8839: "Session Description Protocol (SDP) Offer/Answer Procedures for Interactive Connectivity Establishment (ICE)".</w:t>
      </w:r>
    </w:p>
    <w:p w14:paraId="70040D2D" w14:textId="77777777" w:rsidR="006811E0" w:rsidRPr="006A44B2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A3E54" w14:textId="77777777" w:rsidR="00AC5890" w:rsidRDefault="00AC5890">
      <w:r>
        <w:separator/>
      </w:r>
    </w:p>
  </w:endnote>
  <w:endnote w:type="continuationSeparator" w:id="0">
    <w:p w14:paraId="1962F1E2" w14:textId="77777777" w:rsidR="00AC5890" w:rsidRDefault="00AC5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626EE" w14:textId="77777777" w:rsidR="00AC5890" w:rsidRDefault="00AC5890">
      <w:r>
        <w:separator/>
      </w:r>
    </w:p>
  </w:footnote>
  <w:footnote w:type="continuationSeparator" w:id="0">
    <w:p w14:paraId="628CD1BA" w14:textId="77777777" w:rsidR="00AC5890" w:rsidRDefault="00AC5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36813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CB3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A44B2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C5890"/>
    <w:rsid w:val="00AD1CD8"/>
    <w:rsid w:val="00AD2844"/>
    <w:rsid w:val="00B258BB"/>
    <w:rsid w:val="00B31417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  <w:style w:type="table" w:styleId="12">
    <w:name w:val="Plain Table 1"/>
    <w:basedOn w:val="a1"/>
    <w:uiPriority w:val="41"/>
    <w:rsid w:val="006A44B2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105F0-FF43-4905-B903-28C681CF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4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2020-02-03T08:32:00Z</dcterms:created>
  <dcterms:modified xsi:type="dcterms:W3CDTF">2024-08-09T07:54:00Z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(3)VsCeKgZMO3CbL9WiggQMIQrNMh5WrxGr3wZNHHGkkiqkNHXGjsJElS4H8j/6z5f1FEG5FufK
Ehux8xFMihltV7Qxre8WPhnYwfJ6g9kNB+K1d3vMQXqbkyYDGeatsHctXCQ2LnZuI2WjuPMZ
v41i3PEsgLnJ2NSdg8CKGG808pOpJiLCFesMSe/Nm5jnnYqGJB/sAABT46UC4To1Mt6o1AU8
WXEN76nF8u57EjylxS</vt:lpwstr>
  </property>
  <property fmtid="{D5CDD505-2E9C-101B-9397-08002B2CF9AE}" pid="23" name="_2015_ms_pID_7253431">
    <vt:lpwstr>2DtIcFsQVRcsSgDjvsD+thn4M/oSUml4Szd5EOA8j2JGqwdKyCc+Np
zSVnVWXXV9BR9VCDQjUt0jw1mqqvjTfeI7ngnCD9mgz87FdYCTMXWJUOs6URUr3aSQdUNW1t
GRg4DY1nPJlUtk5Sok2zsQY121ADy/82i4GOhc89RoUPe1tbyYiNPKqac2o5AxKKqO5GxbYU
leeUBOco+9BccBH5eLytybnwjJOsBB5Eg5xX</vt:lpwstr>
  </property>
  <property fmtid="{D5CDD505-2E9C-101B-9397-08002B2CF9AE}" pid="24" name="_2015_ms_pID_7253432">
    <vt:lpwstr>SA==</vt:lpwstr>
  </property>
</Properties>
</file>